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75AFC">
        <w:rPr>
          <w:rFonts w:cs="Arial"/>
          <w:b/>
          <w:caps/>
          <w:sz w:val="28"/>
          <w:szCs w:val="28"/>
        </w:rPr>
        <w:t>1561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46D6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46D6F">
              <w:rPr>
                <w:rFonts w:cs="Arial"/>
                <w:sz w:val="20"/>
                <w:szCs w:val="20"/>
              </w:rPr>
              <w:t>Solicita manutenção asfáltica na Rua São Diego, defronte do nº 217, no Jardim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 xml:space="preserve">s providências cabíveis </w:t>
      </w:r>
      <w:r w:rsidR="00F46D6F" w:rsidRPr="00F46D6F">
        <w:rPr>
          <w:rFonts w:cs="Arial"/>
        </w:rPr>
        <w:t xml:space="preserve">junto à Secretaria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F46D6F">
        <w:rPr>
          <w:rFonts w:cs="Arial"/>
        </w:rPr>
        <w:t>à</w:t>
      </w:r>
      <w:r w:rsidR="00F46D6F" w:rsidRPr="00F46D6F">
        <w:rPr>
          <w:rFonts w:cs="Arial"/>
        </w:rPr>
        <w:t xml:space="preserve"> execução dos serviços de manutenção asfáltica na Rua São Diego, defronte do nº 217, no Jardim Califórnia.</w:t>
      </w:r>
    </w:p>
    <w:p w:rsidR="003A77BE" w:rsidRPr="001840AD" w:rsidRDefault="00F46D6F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46D6F">
        <w:rPr>
          <w:rFonts w:cs="Arial"/>
        </w:rPr>
        <w:t>Desta forma, mui respeitosamente acionamos a Administração Municipal, para que tome as necessárias providências, pois</w:t>
      </w:r>
      <w:r>
        <w:rPr>
          <w:rFonts w:cs="Arial"/>
        </w:rPr>
        <w:t>,</w:t>
      </w:r>
      <w:r w:rsidRPr="00F46D6F">
        <w:rPr>
          <w:rFonts w:cs="Arial"/>
        </w:rPr>
        <w:t xml:space="preserve"> como consta na foto, o local precisa </w:t>
      </w:r>
      <w:r>
        <w:rPr>
          <w:rFonts w:cs="Arial"/>
        </w:rPr>
        <w:t xml:space="preserve">de </w:t>
      </w:r>
      <w:r w:rsidRPr="00F46D6F">
        <w:rPr>
          <w:rFonts w:cs="Arial"/>
        </w:rPr>
        <w:t xml:space="preserve">manutenção asfáltica. Segundo </w:t>
      </w:r>
      <w:r w:rsidRPr="00F46D6F">
        <w:rPr>
          <w:rFonts w:cs="Arial"/>
        </w:rPr>
        <w:t>moradores da região</w:t>
      </w:r>
      <w:r>
        <w:rPr>
          <w:rFonts w:cs="Arial"/>
        </w:rPr>
        <w:t>, o</w:t>
      </w:r>
      <w:r w:rsidRPr="00F46D6F">
        <w:rPr>
          <w:rFonts w:cs="Arial"/>
        </w:rPr>
        <w:t>s danos têm causado transtornos e pequenos acidentes.</w:t>
      </w:r>
    </w:p>
    <w:p w:rsidR="00F46D6F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46D6F">
        <w:rPr>
          <w:rFonts w:cs="Arial"/>
        </w:rPr>
        <w:t>26 de agosto de 2020.</w:t>
      </w:r>
    </w:p>
    <w:p w:rsidR="00F46D6F" w:rsidRDefault="00F46D6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6D6F" w:rsidRDefault="00F46D6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6D6F" w:rsidRPr="005D429C" w:rsidRDefault="00F46D6F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F46D6F" w:rsidRPr="005D429C" w:rsidRDefault="00F46D6F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46D6F" w:rsidRPr="005D429C" w:rsidRDefault="00F46D6F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F46D6F" w:rsidRDefault="00F46D6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2ª Secretária</w:t>
      </w:r>
    </w:p>
    <w:p w:rsidR="00F46D6F" w:rsidRDefault="00F46D6F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46D6F" w:rsidRDefault="00F46D6F" w:rsidP="00F46D6F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32C08BA5">
            <wp:extent cx="5760720" cy="32461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F46D6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707" w:rsidRDefault="00BE7707">
      <w:r>
        <w:separator/>
      </w:r>
    </w:p>
  </w:endnote>
  <w:endnote w:type="continuationSeparator" w:id="0">
    <w:p w:rsidR="00BE7707" w:rsidRDefault="00BE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707" w:rsidRDefault="00BE7707">
      <w:r>
        <w:separator/>
      </w:r>
    </w:p>
  </w:footnote>
  <w:footnote w:type="continuationSeparator" w:id="0">
    <w:p w:rsidR="00BE7707" w:rsidRDefault="00BE7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46D6F">
      <w:rPr>
        <w:rFonts w:cs="Arial"/>
        <w:b/>
        <w:sz w:val="20"/>
        <w:szCs w:val="20"/>
        <w:u w:val="single"/>
      </w:rPr>
      <w:t>1561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F46D6F" w:rsidRPr="00F46D6F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F726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F726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6D6F" w:rsidRPr="00317C1A" w:rsidRDefault="00F46D6F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75AF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7707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F7260"/>
    <w:rsid w:val="00F16F74"/>
    <w:rsid w:val="00F22FC9"/>
    <w:rsid w:val="00F27895"/>
    <w:rsid w:val="00F420E5"/>
    <w:rsid w:val="00F46D6F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BFF0-9A02-4380-80F9-D730ED81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2020-08-25T13:25:00Z</cp:lastPrinted>
  <dcterms:created xsi:type="dcterms:W3CDTF">2020-08-25T13:25:00Z</dcterms:created>
  <dcterms:modified xsi:type="dcterms:W3CDTF">2020-08-25T13:25:00Z</dcterms:modified>
</cp:coreProperties>
</file>